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DD5C7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WARTON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4BF2362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3BD5C9D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96D018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EBA197B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470920C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2D9FB4B2" w14:textId="77777777" w:rsidR="009D02C4" w:rsidRPr="00065994" w:rsidRDefault="009D02C4" w:rsidP="009D02C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2E3DE70" w14:textId="77777777" w:rsidR="009D02C4" w:rsidRDefault="009D02C4" w:rsidP="009D02C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AD95D5B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DF50C3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52A277A" w14:textId="77777777" w:rsidR="009D02C4" w:rsidRDefault="009D02C4" w:rsidP="009D02C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October 2023</w:t>
      </w:r>
    </w:p>
    <w:p w14:paraId="02E5D6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1F1C" w14:textId="77777777" w:rsidR="009D02C4" w:rsidRDefault="009D02C4" w:rsidP="009139A6">
      <w:r>
        <w:separator/>
      </w:r>
    </w:p>
  </w:endnote>
  <w:endnote w:type="continuationSeparator" w:id="0">
    <w:p w14:paraId="751D4586" w14:textId="77777777" w:rsidR="009D02C4" w:rsidRDefault="009D02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23E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81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FF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88B73" w14:textId="77777777" w:rsidR="009D02C4" w:rsidRDefault="009D02C4" w:rsidP="009139A6">
      <w:r>
        <w:separator/>
      </w:r>
    </w:p>
  </w:footnote>
  <w:footnote w:type="continuationSeparator" w:id="0">
    <w:p w14:paraId="7A170E22" w14:textId="77777777" w:rsidR="009D02C4" w:rsidRDefault="009D02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2B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C2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84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4"/>
    <w:rsid w:val="000666E0"/>
    <w:rsid w:val="002510B7"/>
    <w:rsid w:val="005C130B"/>
    <w:rsid w:val="00826F5C"/>
    <w:rsid w:val="009139A6"/>
    <w:rsid w:val="009448BB"/>
    <w:rsid w:val="00947624"/>
    <w:rsid w:val="009D02C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F4F6F"/>
  <w15:chartTrackingRefBased/>
  <w15:docId w15:val="{9DD48DD2-893F-43CC-B28A-EFB63CB3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2024-02-01T17:46:00Z</dcterms:created>
  <dcterms:modified xsi:type="dcterms:W3CDTF">2024-02-01T17:47:00Z</dcterms:modified>
</cp:coreProperties>
</file>